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6D989" w14:textId="77777777" w:rsidR="005D12B0" w:rsidRDefault="005D12B0" w:rsidP="005D12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CRAVEN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fl.1475)</w:t>
      </w:r>
    </w:p>
    <w:p w14:paraId="2EE44E10" w14:textId="77777777" w:rsidR="005D12B0" w:rsidRDefault="005D12B0" w:rsidP="005D12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Kirk Smeaton, West Riding of Yorkshire. Yeoman.</w:t>
      </w:r>
    </w:p>
    <w:p w14:paraId="079387DE" w14:textId="77777777" w:rsidR="005D12B0" w:rsidRDefault="005D12B0" w:rsidP="005D12B0">
      <w:pPr>
        <w:pStyle w:val="NoSpacing"/>
        <w:rPr>
          <w:rFonts w:cs="Times New Roman"/>
          <w:szCs w:val="24"/>
        </w:rPr>
      </w:pPr>
    </w:p>
    <w:p w14:paraId="41D01123" w14:textId="77777777" w:rsidR="005D12B0" w:rsidRDefault="005D12B0" w:rsidP="005D12B0">
      <w:pPr>
        <w:pStyle w:val="NoSpacing"/>
        <w:rPr>
          <w:rFonts w:cs="Times New Roman"/>
          <w:szCs w:val="24"/>
        </w:rPr>
      </w:pPr>
    </w:p>
    <w:p w14:paraId="662E3C1C" w14:textId="77777777" w:rsidR="005D12B0" w:rsidRDefault="005D12B0" w:rsidP="005D12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1475</w:t>
      </w:r>
      <w:r>
        <w:rPr>
          <w:rFonts w:cs="Times New Roman"/>
          <w:szCs w:val="24"/>
        </w:rPr>
        <w:tab/>
        <w:t xml:space="preserve">Richard de </w:t>
      </w:r>
      <w:proofErr w:type="spellStart"/>
      <w:r>
        <w:rPr>
          <w:rFonts w:cs="Times New Roman"/>
          <w:szCs w:val="24"/>
        </w:rPr>
        <w:t>Ledes</w:t>
      </w:r>
      <w:proofErr w:type="spellEnd"/>
      <w:r>
        <w:rPr>
          <w:rFonts w:cs="Times New Roman"/>
          <w:szCs w:val="24"/>
        </w:rPr>
        <w:t xml:space="preserve">, Prior of Monk Breton(q.v.), brought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16C4FA8E" w14:textId="77777777" w:rsidR="005D12B0" w:rsidRDefault="005D12B0" w:rsidP="005D12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three others.</w:t>
      </w:r>
    </w:p>
    <w:p w14:paraId="1DCCE125" w14:textId="77777777" w:rsidR="005D12B0" w:rsidRDefault="005D12B0" w:rsidP="005D12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https://waalt.uh.edu/index.php/CP40/853</w:t>
        </w:r>
      </w:hyperlink>
      <w:r>
        <w:rPr>
          <w:rFonts w:cs="Times New Roman"/>
          <w:szCs w:val="24"/>
        </w:rPr>
        <w:t xml:space="preserve"> )</w:t>
      </w:r>
    </w:p>
    <w:p w14:paraId="57E60DD3" w14:textId="77777777" w:rsidR="005D12B0" w:rsidRDefault="005D12B0" w:rsidP="005D12B0">
      <w:pPr>
        <w:pStyle w:val="NoSpacing"/>
        <w:rPr>
          <w:rFonts w:cs="Times New Roman"/>
          <w:szCs w:val="24"/>
        </w:rPr>
      </w:pPr>
    </w:p>
    <w:p w14:paraId="2FAD3923" w14:textId="77777777" w:rsidR="005D12B0" w:rsidRDefault="005D12B0" w:rsidP="005D12B0">
      <w:pPr>
        <w:pStyle w:val="NoSpacing"/>
        <w:rPr>
          <w:rFonts w:cs="Times New Roman"/>
          <w:szCs w:val="24"/>
        </w:rPr>
      </w:pPr>
    </w:p>
    <w:p w14:paraId="2375B342" w14:textId="77777777" w:rsidR="005D12B0" w:rsidRDefault="005D12B0" w:rsidP="005D12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2023</w:t>
      </w:r>
    </w:p>
    <w:p w14:paraId="5542C6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E1CDF" w14:textId="77777777" w:rsidR="005D12B0" w:rsidRDefault="005D12B0" w:rsidP="009139A6">
      <w:r>
        <w:separator/>
      </w:r>
    </w:p>
  </w:endnote>
  <w:endnote w:type="continuationSeparator" w:id="0">
    <w:p w14:paraId="65B4C874" w14:textId="77777777" w:rsidR="005D12B0" w:rsidRDefault="005D12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1E9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76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871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620C6" w14:textId="77777777" w:rsidR="005D12B0" w:rsidRDefault="005D12B0" w:rsidP="009139A6">
      <w:r>
        <w:separator/>
      </w:r>
    </w:p>
  </w:footnote>
  <w:footnote w:type="continuationSeparator" w:id="0">
    <w:p w14:paraId="12C81B71" w14:textId="77777777" w:rsidR="005D12B0" w:rsidRDefault="005D12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77B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EC8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7DD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2B0"/>
    <w:rsid w:val="000666E0"/>
    <w:rsid w:val="002510B7"/>
    <w:rsid w:val="005C130B"/>
    <w:rsid w:val="005D12B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3CF76"/>
  <w15:chartTrackingRefBased/>
  <w15:docId w15:val="{35645F26-2D3B-4A31-9E4C-0ECD3C00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D12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2023-04-28T06:44:00Z</dcterms:created>
  <dcterms:modified xsi:type="dcterms:W3CDTF">2023-04-28T06:44:00Z</dcterms:modified>
</cp:coreProperties>
</file>